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0479F" w14:textId="4E775704" w:rsidR="0003668F" w:rsidRPr="0003668F" w:rsidRDefault="0003668F" w:rsidP="000366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03668F">
        <w:rPr>
          <w:rFonts w:cs="Arial"/>
          <w:bCs/>
          <w:sz w:val="24"/>
          <w:szCs w:val="24"/>
        </w:rPr>
        <w:t>3GPP TSG-RAN WG3 Meeting #131</w:t>
      </w:r>
      <w:r w:rsidRPr="0003668F">
        <w:rPr>
          <w:rFonts w:cs="Arial"/>
          <w:bCs/>
          <w:sz w:val="24"/>
          <w:szCs w:val="24"/>
        </w:rPr>
        <w:tab/>
      </w:r>
      <w:r w:rsidR="003E054E" w:rsidRPr="003E054E">
        <w:rPr>
          <w:rFonts w:cs="Arial"/>
          <w:bCs/>
          <w:sz w:val="24"/>
          <w:szCs w:val="24"/>
        </w:rPr>
        <w:t>R3-260074</w:t>
      </w:r>
    </w:p>
    <w:p w14:paraId="53E8C3EB" w14:textId="0ECB7759" w:rsidR="00DD0405" w:rsidRPr="004C6888" w:rsidRDefault="0003668F" w:rsidP="004A0E0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03668F">
        <w:rPr>
          <w:rFonts w:cs="Arial"/>
          <w:bCs/>
          <w:sz w:val="24"/>
          <w:szCs w:val="24"/>
        </w:rPr>
        <w:t>Gothenburg, SE, 09th ~ 13th Feb, 2026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4F9B213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A3389" w:rsidRPr="00CA3389">
        <w:rPr>
          <w:rFonts w:ascii="Arial" w:hAnsi="Arial" w:cs="Arial"/>
          <w:b/>
          <w:sz w:val="22"/>
          <w:szCs w:val="22"/>
        </w:rPr>
        <w:t>[draft] Reply LS on support for Alternative QoS Profile for network energy saving</w:t>
      </w:r>
    </w:p>
    <w:p w14:paraId="38803FCA" w14:textId="508073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66847" w:rsidRPr="00B66847">
        <w:rPr>
          <w:rFonts w:ascii="Arial" w:hAnsi="Arial" w:cs="Arial"/>
          <w:b/>
          <w:bCs/>
          <w:sz w:val="22"/>
          <w:szCs w:val="22"/>
        </w:rPr>
        <w:t>R3-260012</w:t>
      </w:r>
      <w:r w:rsidR="0067635E">
        <w:rPr>
          <w:rFonts w:ascii="Arial" w:hAnsi="Arial" w:cs="Arial"/>
          <w:b/>
          <w:bCs/>
          <w:sz w:val="22"/>
          <w:szCs w:val="22"/>
        </w:rPr>
        <w:t>/</w:t>
      </w:r>
      <w:r w:rsidR="00C470D6" w:rsidRPr="00C470D6">
        <w:t xml:space="preserve"> </w:t>
      </w:r>
      <w:r w:rsidR="00B66847" w:rsidRPr="00B66847">
        <w:rPr>
          <w:rFonts w:ascii="Arial" w:hAnsi="Arial" w:cs="Arial"/>
          <w:b/>
          <w:bCs/>
          <w:sz w:val="22"/>
          <w:szCs w:val="22"/>
        </w:rPr>
        <w:t>S2-2511053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</w:t>
      </w:r>
      <w:r w:rsidR="001E1530">
        <w:rPr>
          <w:rFonts w:ascii="Arial" w:hAnsi="Arial" w:cs="Arial"/>
          <w:b/>
          <w:bCs/>
          <w:sz w:val="22"/>
          <w:szCs w:val="22"/>
        </w:rPr>
        <w:t xml:space="preserve"> </w:t>
      </w:r>
      <w:r w:rsidR="005A2CA5" w:rsidRPr="005A2CA5">
        <w:rPr>
          <w:rFonts w:ascii="Arial" w:hAnsi="Arial" w:cs="Arial"/>
          <w:b/>
          <w:bCs/>
          <w:sz w:val="22"/>
          <w:szCs w:val="22"/>
        </w:rPr>
        <w:t>support for Alternative QoS Profile for network energy saving</w:t>
      </w:r>
    </w:p>
    <w:p w14:paraId="2B1BF33D" w14:textId="5CEB41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7561">
        <w:rPr>
          <w:rFonts w:ascii="Arial" w:hAnsi="Arial" w:cs="Arial"/>
          <w:b/>
          <w:bCs/>
          <w:sz w:val="22"/>
          <w:szCs w:val="22"/>
        </w:rPr>
        <w:t>Rel-</w:t>
      </w:r>
      <w:r w:rsidR="007A4D37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6A4F303E" w14:textId="276478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68FD">
        <w:rPr>
          <w:rFonts w:ascii="Arial" w:hAnsi="Arial" w:cs="Arial"/>
          <w:b/>
          <w:bCs/>
          <w:sz w:val="22"/>
          <w:szCs w:val="22"/>
        </w:rPr>
        <w:t>FS_EnergySys_Ph2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2E6AA2F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B32F0">
        <w:rPr>
          <w:sz w:val="22"/>
          <w:szCs w:val="22"/>
        </w:rPr>
        <w:t xml:space="preserve">Huawei </w:t>
      </w:r>
      <w:r w:rsidR="001B32F0" w:rsidRPr="00112BA8">
        <w:rPr>
          <w:sz w:val="22"/>
          <w:szCs w:val="22"/>
          <w:highlight w:val="yellow"/>
        </w:rPr>
        <w:t>[</w:t>
      </w:r>
      <w:r w:rsidR="00112BA8">
        <w:rPr>
          <w:sz w:val="22"/>
          <w:szCs w:val="22"/>
          <w:highlight w:val="yellow"/>
        </w:rPr>
        <w:t>will</w:t>
      </w:r>
      <w:r w:rsidR="001B32F0" w:rsidRPr="00112BA8">
        <w:rPr>
          <w:sz w:val="22"/>
          <w:szCs w:val="22"/>
          <w:highlight w:val="yellow"/>
        </w:rPr>
        <w:t xml:space="preserve"> be </w:t>
      </w:r>
      <w:r w:rsidR="00BE75FD" w:rsidRPr="00112BA8">
        <w:rPr>
          <w:rFonts w:hint="eastAsia"/>
          <w:sz w:val="22"/>
          <w:szCs w:val="22"/>
          <w:highlight w:val="yellow"/>
          <w:lang w:eastAsia="zh-CN"/>
        </w:rPr>
        <w:t>RAN3</w:t>
      </w:r>
      <w:r w:rsidR="001B32F0" w:rsidRPr="00112BA8">
        <w:rPr>
          <w:sz w:val="22"/>
          <w:szCs w:val="22"/>
          <w:highlight w:val="yellow"/>
          <w:lang w:eastAsia="zh-CN"/>
        </w:rPr>
        <w:t>]</w:t>
      </w:r>
    </w:p>
    <w:p w14:paraId="250ECC70" w14:textId="7EFB5B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462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4DC7A4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D1C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4F911F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0219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5A4EE7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0219">
        <w:rPr>
          <w:rFonts w:ascii="Arial" w:hAnsi="Arial" w:cs="Arial"/>
          <w:b/>
          <w:bCs/>
          <w:sz w:val="22"/>
          <w:szCs w:val="22"/>
        </w:rPr>
        <w:t>Hanfeng3</w:t>
      </w:r>
      <w:r w:rsidR="00DD4EA2" w:rsidRPr="00DD4EA2">
        <w:rPr>
          <w:rFonts w:ascii="Arial" w:hAnsi="Arial" w:cs="Arial"/>
          <w:b/>
          <w:bCs/>
          <w:sz w:val="22"/>
          <w:szCs w:val="22"/>
        </w:rPr>
        <w:t>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9AF26D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7A6CC8BF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</w:t>
      </w:r>
      <w:r w:rsidR="004D0A70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for the LS on </w:t>
      </w:r>
      <w:r w:rsidR="0020429C" w:rsidRPr="0020429C">
        <w:rPr>
          <w:rFonts w:ascii="Arial" w:hAnsi="Arial" w:cs="Arial"/>
        </w:rPr>
        <w:t>support for Alternative QoS Profile for network energy saving</w:t>
      </w:r>
      <w:r w:rsidR="00B67338">
        <w:rPr>
          <w:rFonts w:ascii="Arial" w:hAnsi="Arial" w:cs="Arial"/>
        </w:rPr>
        <w:t xml:space="preserve">. </w:t>
      </w:r>
    </w:p>
    <w:p w14:paraId="738C0A31" w14:textId="650AF857" w:rsidR="006D6567" w:rsidRPr="00F43C33" w:rsidRDefault="005A5E36" w:rsidP="007F770D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</w:t>
      </w:r>
      <w:r w:rsidR="001634F7">
        <w:rPr>
          <w:rFonts w:ascii="Arial" w:hAnsi="Arial" w:cs="Arial"/>
        </w:rPr>
        <w:t xml:space="preserve">the </w:t>
      </w:r>
      <w:r w:rsidR="003C2714">
        <w:rPr>
          <w:rFonts w:ascii="Arial" w:hAnsi="Arial" w:cs="Arial"/>
        </w:rPr>
        <w:t>additional indicator</w:t>
      </w:r>
      <w:r w:rsidR="003C2714" w:rsidRPr="003C2714">
        <w:rPr>
          <w:rFonts w:ascii="Arial" w:hAnsi="Arial" w:cs="Arial"/>
        </w:rPr>
        <w:t xml:space="preserve"> </w:t>
      </w:r>
      <w:r w:rsidR="001634F7">
        <w:rPr>
          <w:rFonts w:ascii="Arial" w:hAnsi="Arial" w:cs="Arial"/>
        </w:rPr>
        <w:t>for network energy saving, a</w:t>
      </w:r>
      <w:r>
        <w:rPr>
          <w:rFonts w:ascii="Arial" w:hAnsi="Arial" w:cs="Arial"/>
        </w:rPr>
        <w:t xml:space="preserve">nd </w:t>
      </w:r>
      <w:r w:rsidR="007F770D">
        <w:rPr>
          <w:rFonts w:ascii="Arial" w:hAnsi="Arial" w:cs="Arial"/>
        </w:rPr>
        <w:t xml:space="preserve">concluded </w:t>
      </w:r>
      <w:r w:rsidR="007F770D" w:rsidRPr="007F770D">
        <w:rPr>
          <w:rFonts w:ascii="Arial" w:hAnsi="Arial" w:cs="Arial"/>
        </w:rPr>
        <w:t>that it is feasible</w:t>
      </w:r>
      <w:r w:rsidR="007F144F">
        <w:rPr>
          <w:rFonts w:ascii="Arial" w:hAnsi="Arial" w:cs="Arial"/>
        </w:rPr>
        <w:t xml:space="preserve"> to provide</w:t>
      </w:r>
      <w:r w:rsidR="00E23A27">
        <w:rPr>
          <w:rFonts w:ascii="Arial" w:hAnsi="Arial" w:cs="Arial"/>
        </w:rPr>
        <w:t xml:space="preserve"> it</w:t>
      </w:r>
      <w:r w:rsidR="007F144F">
        <w:rPr>
          <w:rFonts w:ascii="Arial" w:hAnsi="Arial" w:cs="Arial"/>
        </w:rPr>
        <w:t>. T</w:t>
      </w:r>
      <w:r w:rsidR="00AD6BBB">
        <w:rPr>
          <w:rFonts w:ascii="Arial" w:hAnsi="Arial" w:cs="Arial"/>
        </w:rPr>
        <w:t xml:space="preserve">he additional indicator can be </w:t>
      </w:r>
      <w:r w:rsidR="007F770D" w:rsidRPr="007F770D">
        <w:rPr>
          <w:rFonts w:ascii="Arial" w:hAnsi="Arial" w:cs="Arial"/>
        </w:rPr>
        <w:t xml:space="preserve">provided to the NG-RAN </w:t>
      </w:r>
      <w:r w:rsidR="00470626" w:rsidRPr="00470626">
        <w:rPr>
          <w:rFonts w:ascii="Arial" w:hAnsi="Arial" w:cs="Arial"/>
        </w:rPr>
        <w:t>on a per-</w:t>
      </w:r>
      <w:r w:rsidR="001F2C6A">
        <w:rPr>
          <w:rFonts w:ascii="Arial" w:hAnsi="Arial" w:cs="Arial"/>
        </w:rPr>
        <w:t>Alternative QoS Profile</w:t>
      </w:r>
      <w:r w:rsidR="00470626" w:rsidRPr="00470626">
        <w:rPr>
          <w:rFonts w:ascii="Arial" w:hAnsi="Arial" w:cs="Arial"/>
        </w:rPr>
        <w:t xml:space="preserve"> basis</w:t>
      </w:r>
      <w:r w:rsidR="00470626">
        <w:rPr>
          <w:rFonts w:ascii="Arial" w:hAnsi="Arial" w:cs="Arial"/>
        </w:rPr>
        <w:t xml:space="preserve">. </w:t>
      </w:r>
    </w:p>
    <w:p w14:paraId="1885A1BB" w14:textId="0D05DDAB" w:rsidR="00662638" w:rsidRDefault="00662638" w:rsidP="0000464B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CB07C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</w:t>
      </w:r>
      <w:r w:rsidR="00CA1349">
        <w:rPr>
          <w:rFonts w:ascii="Arial" w:hAnsi="Arial" w:cs="Arial"/>
          <w:b/>
        </w:rPr>
        <w:t>SA2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156E731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A1349">
        <w:rPr>
          <w:rFonts w:ascii="Arial" w:hAnsi="Arial" w:cs="Arial"/>
        </w:rPr>
        <w:t xml:space="preserve">SA2 </w:t>
      </w:r>
      <w:r w:rsidR="00CF057B">
        <w:rPr>
          <w:rFonts w:ascii="Arial" w:hAnsi="Arial" w:cs="Arial"/>
        </w:rPr>
        <w:t>take above information into account</w:t>
      </w:r>
      <w:r w:rsidR="00FE7477">
        <w:rPr>
          <w:rFonts w:ascii="Arial" w:hAnsi="Arial" w:cs="Arial"/>
        </w:rPr>
        <w:t>, and provide feedback if any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3627C69" w14:textId="77777777" w:rsidR="00A07859" w:rsidRDefault="00A07859" w:rsidP="00A07859">
      <w:r>
        <w:t>RAN3#131-bis</w:t>
      </w:r>
      <w:r>
        <w:tab/>
      </w:r>
      <w:r w:rsidRPr="00F90E50">
        <w:t>2026-04-13</w:t>
      </w:r>
      <w:r>
        <w:t xml:space="preserve"> ~ </w:t>
      </w:r>
      <w:r w:rsidRPr="00F90E50">
        <w:t>2026-04-1</w:t>
      </w:r>
      <w:r>
        <w:t>7</w:t>
      </w:r>
      <w:r>
        <w:tab/>
      </w:r>
      <w:r>
        <w:tab/>
        <w:t>Malta, MT</w:t>
      </w:r>
    </w:p>
    <w:p w14:paraId="544BC1D4" w14:textId="77777777" w:rsidR="00A07859" w:rsidRDefault="00A07859" w:rsidP="00A07859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  <w:t>2026-05-18 ~ 2026-05-22</w:t>
      </w:r>
      <w:r>
        <w:rPr>
          <w:lang w:eastAsia="zh-CN"/>
        </w:rPr>
        <w:tab/>
      </w:r>
      <w:r>
        <w:rPr>
          <w:lang w:eastAsia="zh-CN"/>
        </w:rPr>
        <w:tab/>
        <w:t xml:space="preserve">China </w:t>
      </w: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77D26" w14:textId="77777777" w:rsidR="00637D0E" w:rsidRDefault="00637D0E">
      <w:pPr>
        <w:spacing w:after="0"/>
      </w:pPr>
      <w:r>
        <w:separator/>
      </w:r>
    </w:p>
  </w:endnote>
  <w:endnote w:type="continuationSeparator" w:id="0">
    <w:p w14:paraId="3C2B6F07" w14:textId="77777777" w:rsidR="00637D0E" w:rsidRDefault="00637D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23723" w14:textId="77777777" w:rsidR="00637D0E" w:rsidRDefault="00637D0E">
      <w:pPr>
        <w:spacing w:after="0"/>
      </w:pPr>
      <w:r>
        <w:separator/>
      </w:r>
    </w:p>
  </w:footnote>
  <w:footnote w:type="continuationSeparator" w:id="0">
    <w:p w14:paraId="1E470A9B" w14:textId="77777777" w:rsidR="00637D0E" w:rsidRDefault="00637D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473873"/>
    <w:multiLevelType w:val="hybridMultilevel"/>
    <w:tmpl w:val="8B96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64B"/>
    <w:rsid w:val="000058AE"/>
    <w:rsid w:val="00007561"/>
    <w:rsid w:val="00011D77"/>
    <w:rsid w:val="000156FF"/>
    <w:rsid w:val="00017F23"/>
    <w:rsid w:val="00020671"/>
    <w:rsid w:val="00023DEF"/>
    <w:rsid w:val="000265AF"/>
    <w:rsid w:val="00030A3C"/>
    <w:rsid w:val="0003399D"/>
    <w:rsid w:val="0003668F"/>
    <w:rsid w:val="000379E9"/>
    <w:rsid w:val="00037C6C"/>
    <w:rsid w:val="000421A5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2206"/>
    <w:rsid w:val="00092E08"/>
    <w:rsid w:val="00094078"/>
    <w:rsid w:val="00096B7C"/>
    <w:rsid w:val="000971F4"/>
    <w:rsid w:val="00097659"/>
    <w:rsid w:val="000A11D8"/>
    <w:rsid w:val="000A123F"/>
    <w:rsid w:val="000A32C0"/>
    <w:rsid w:val="000B1594"/>
    <w:rsid w:val="000B3A6D"/>
    <w:rsid w:val="000B4FCD"/>
    <w:rsid w:val="000B7685"/>
    <w:rsid w:val="000C0FE9"/>
    <w:rsid w:val="000E1426"/>
    <w:rsid w:val="000E2E97"/>
    <w:rsid w:val="000E5E08"/>
    <w:rsid w:val="000F4E57"/>
    <w:rsid w:val="000F4EA0"/>
    <w:rsid w:val="000F6242"/>
    <w:rsid w:val="000F74FC"/>
    <w:rsid w:val="000F7BCB"/>
    <w:rsid w:val="00112BA8"/>
    <w:rsid w:val="00113DAC"/>
    <w:rsid w:val="001148B3"/>
    <w:rsid w:val="0012343C"/>
    <w:rsid w:val="00123C32"/>
    <w:rsid w:val="001259A8"/>
    <w:rsid w:val="0013089B"/>
    <w:rsid w:val="00133260"/>
    <w:rsid w:val="00134EC2"/>
    <w:rsid w:val="00146F69"/>
    <w:rsid w:val="00147AD6"/>
    <w:rsid w:val="00152935"/>
    <w:rsid w:val="00152A5B"/>
    <w:rsid w:val="001552C7"/>
    <w:rsid w:val="0015795D"/>
    <w:rsid w:val="00157C2E"/>
    <w:rsid w:val="001634F7"/>
    <w:rsid w:val="00170CFA"/>
    <w:rsid w:val="001715FA"/>
    <w:rsid w:val="0019126D"/>
    <w:rsid w:val="0019265A"/>
    <w:rsid w:val="00192EB7"/>
    <w:rsid w:val="00196ED9"/>
    <w:rsid w:val="00197894"/>
    <w:rsid w:val="001A0FA4"/>
    <w:rsid w:val="001A2133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F0692"/>
    <w:rsid w:val="001F2C6A"/>
    <w:rsid w:val="00201AD6"/>
    <w:rsid w:val="00203EFD"/>
    <w:rsid w:val="00204272"/>
    <w:rsid w:val="0020429C"/>
    <w:rsid w:val="00205C17"/>
    <w:rsid w:val="00213B1E"/>
    <w:rsid w:val="0021456B"/>
    <w:rsid w:val="00227AE9"/>
    <w:rsid w:val="00227DCC"/>
    <w:rsid w:val="002334C3"/>
    <w:rsid w:val="00233A52"/>
    <w:rsid w:val="00235815"/>
    <w:rsid w:val="00247C1E"/>
    <w:rsid w:val="00260019"/>
    <w:rsid w:val="00261D65"/>
    <w:rsid w:val="002649F8"/>
    <w:rsid w:val="002758D2"/>
    <w:rsid w:val="002822B6"/>
    <w:rsid w:val="0028624F"/>
    <w:rsid w:val="002868FB"/>
    <w:rsid w:val="00294F06"/>
    <w:rsid w:val="0029524E"/>
    <w:rsid w:val="002A2125"/>
    <w:rsid w:val="002A4738"/>
    <w:rsid w:val="002B1FDE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3C4C"/>
    <w:rsid w:val="00367913"/>
    <w:rsid w:val="00367A66"/>
    <w:rsid w:val="00370A9C"/>
    <w:rsid w:val="00371DD3"/>
    <w:rsid w:val="00377658"/>
    <w:rsid w:val="003821A3"/>
    <w:rsid w:val="00383545"/>
    <w:rsid w:val="00383E0D"/>
    <w:rsid w:val="003938D8"/>
    <w:rsid w:val="00395470"/>
    <w:rsid w:val="003A1928"/>
    <w:rsid w:val="003A4E34"/>
    <w:rsid w:val="003A7100"/>
    <w:rsid w:val="003B0239"/>
    <w:rsid w:val="003B2D1C"/>
    <w:rsid w:val="003C1A1E"/>
    <w:rsid w:val="003C2714"/>
    <w:rsid w:val="003C3EFD"/>
    <w:rsid w:val="003C5EA2"/>
    <w:rsid w:val="003D1F66"/>
    <w:rsid w:val="003D2034"/>
    <w:rsid w:val="003D39AF"/>
    <w:rsid w:val="003D4E83"/>
    <w:rsid w:val="003E054E"/>
    <w:rsid w:val="003E1547"/>
    <w:rsid w:val="003E4681"/>
    <w:rsid w:val="003E549A"/>
    <w:rsid w:val="003E7D81"/>
    <w:rsid w:val="003F280F"/>
    <w:rsid w:val="004032C3"/>
    <w:rsid w:val="00403E49"/>
    <w:rsid w:val="00410EE2"/>
    <w:rsid w:val="00412CCB"/>
    <w:rsid w:val="00414207"/>
    <w:rsid w:val="00417506"/>
    <w:rsid w:val="00433500"/>
    <w:rsid w:val="00433F71"/>
    <w:rsid w:val="00434469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70385"/>
    <w:rsid w:val="00470626"/>
    <w:rsid w:val="00472F0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6EAF"/>
    <w:rsid w:val="004E002E"/>
    <w:rsid w:val="004E0160"/>
    <w:rsid w:val="004E0288"/>
    <w:rsid w:val="004E0D0B"/>
    <w:rsid w:val="004E1AD3"/>
    <w:rsid w:val="004E3939"/>
    <w:rsid w:val="00502D81"/>
    <w:rsid w:val="005036C6"/>
    <w:rsid w:val="00504A7E"/>
    <w:rsid w:val="00506F64"/>
    <w:rsid w:val="005071CB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3EEF"/>
    <w:rsid w:val="005446C9"/>
    <w:rsid w:val="005662C6"/>
    <w:rsid w:val="005706DD"/>
    <w:rsid w:val="00581A01"/>
    <w:rsid w:val="00582A68"/>
    <w:rsid w:val="005846D1"/>
    <w:rsid w:val="00585EA5"/>
    <w:rsid w:val="00597C1F"/>
    <w:rsid w:val="005A2CA5"/>
    <w:rsid w:val="005A5E36"/>
    <w:rsid w:val="005B199C"/>
    <w:rsid w:val="005B42CE"/>
    <w:rsid w:val="005B4A74"/>
    <w:rsid w:val="005B5878"/>
    <w:rsid w:val="005D4628"/>
    <w:rsid w:val="005E1485"/>
    <w:rsid w:val="005E180C"/>
    <w:rsid w:val="005F2AA3"/>
    <w:rsid w:val="0060192A"/>
    <w:rsid w:val="00601A2D"/>
    <w:rsid w:val="0060226A"/>
    <w:rsid w:val="0060281A"/>
    <w:rsid w:val="00604DAC"/>
    <w:rsid w:val="006068FD"/>
    <w:rsid w:val="00613E20"/>
    <w:rsid w:val="00620491"/>
    <w:rsid w:val="00622282"/>
    <w:rsid w:val="00624181"/>
    <w:rsid w:val="0062637B"/>
    <w:rsid w:val="00633E17"/>
    <w:rsid w:val="0063450F"/>
    <w:rsid w:val="00637D0E"/>
    <w:rsid w:val="006406A9"/>
    <w:rsid w:val="006453EE"/>
    <w:rsid w:val="00646408"/>
    <w:rsid w:val="00656D29"/>
    <w:rsid w:val="00657F06"/>
    <w:rsid w:val="00662638"/>
    <w:rsid w:val="00664A35"/>
    <w:rsid w:val="00666F01"/>
    <w:rsid w:val="00676096"/>
    <w:rsid w:val="0067616B"/>
    <w:rsid w:val="0067635E"/>
    <w:rsid w:val="006805D7"/>
    <w:rsid w:val="006954DA"/>
    <w:rsid w:val="006A00B6"/>
    <w:rsid w:val="006A0174"/>
    <w:rsid w:val="006A0C51"/>
    <w:rsid w:val="006A2903"/>
    <w:rsid w:val="006A3E31"/>
    <w:rsid w:val="006B0172"/>
    <w:rsid w:val="006B3B76"/>
    <w:rsid w:val="006C131A"/>
    <w:rsid w:val="006C2117"/>
    <w:rsid w:val="006C302E"/>
    <w:rsid w:val="006C59AE"/>
    <w:rsid w:val="006D30A7"/>
    <w:rsid w:val="006D444D"/>
    <w:rsid w:val="006D4A11"/>
    <w:rsid w:val="006D5A9A"/>
    <w:rsid w:val="006D6567"/>
    <w:rsid w:val="006D69DD"/>
    <w:rsid w:val="006E4553"/>
    <w:rsid w:val="006E7219"/>
    <w:rsid w:val="006F08B5"/>
    <w:rsid w:val="006F5902"/>
    <w:rsid w:val="006F78C2"/>
    <w:rsid w:val="006F78CB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5FDA"/>
    <w:rsid w:val="007671BC"/>
    <w:rsid w:val="00767F36"/>
    <w:rsid w:val="00775122"/>
    <w:rsid w:val="00775751"/>
    <w:rsid w:val="007774BA"/>
    <w:rsid w:val="00792E38"/>
    <w:rsid w:val="007A226D"/>
    <w:rsid w:val="007A4D37"/>
    <w:rsid w:val="007A7380"/>
    <w:rsid w:val="007B3BE1"/>
    <w:rsid w:val="007B4210"/>
    <w:rsid w:val="007B50C0"/>
    <w:rsid w:val="007B6A68"/>
    <w:rsid w:val="007B79A8"/>
    <w:rsid w:val="007C51DD"/>
    <w:rsid w:val="007C56A3"/>
    <w:rsid w:val="007D70F2"/>
    <w:rsid w:val="007E23B2"/>
    <w:rsid w:val="007E3C84"/>
    <w:rsid w:val="007E60E5"/>
    <w:rsid w:val="007E7D31"/>
    <w:rsid w:val="007F0E96"/>
    <w:rsid w:val="007F144F"/>
    <w:rsid w:val="007F4F92"/>
    <w:rsid w:val="007F770D"/>
    <w:rsid w:val="00801CB0"/>
    <w:rsid w:val="00802EAD"/>
    <w:rsid w:val="0080307F"/>
    <w:rsid w:val="00804DD3"/>
    <w:rsid w:val="00804E00"/>
    <w:rsid w:val="0080727F"/>
    <w:rsid w:val="008135F9"/>
    <w:rsid w:val="0082593C"/>
    <w:rsid w:val="008335C8"/>
    <w:rsid w:val="0084079C"/>
    <w:rsid w:val="00850342"/>
    <w:rsid w:val="00876A38"/>
    <w:rsid w:val="0087783D"/>
    <w:rsid w:val="00877A65"/>
    <w:rsid w:val="00881159"/>
    <w:rsid w:val="0088446F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03DA3"/>
    <w:rsid w:val="00907B4F"/>
    <w:rsid w:val="0091509E"/>
    <w:rsid w:val="009227EB"/>
    <w:rsid w:val="00923F8C"/>
    <w:rsid w:val="0093200B"/>
    <w:rsid w:val="00932EAE"/>
    <w:rsid w:val="00933C16"/>
    <w:rsid w:val="009361F8"/>
    <w:rsid w:val="00936709"/>
    <w:rsid w:val="00936C09"/>
    <w:rsid w:val="009404E6"/>
    <w:rsid w:val="0094230A"/>
    <w:rsid w:val="00943C24"/>
    <w:rsid w:val="0095432D"/>
    <w:rsid w:val="009575E8"/>
    <w:rsid w:val="00957AF8"/>
    <w:rsid w:val="00962E24"/>
    <w:rsid w:val="009649CD"/>
    <w:rsid w:val="009672EB"/>
    <w:rsid w:val="00972D2D"/>
    <w:rsid w:val="009758B0"/>
    <w:rsid w:val="0097661F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2BA3"/>
    <w:rsid w:val="009C27AF"/>
    <w:rsid w:val="009C368D"/>
    <w:rsid w:val="009C43B5"/>
    <w:rsid w:val="009D0136"/>
    <w:rsid w:val="009D5522"/>
    <w:rsid w:val="009E7561"/>
    <w:rsid w:val="009F2442"/>
    <w:rsid w:val="00A01A87"/>
    <w:rsid w:val="00A07859"/>
    <w:rsid w:val="00A131F7"/>
    <w:rsid w:val="00A148F6"/>
    <w:rsid w:val="00A218CE"/>
    <w:rsid w:val="00A21984"/>
    <w:rsid w:val="00A31C70"/>
    <w:rsid w:val="00A4179A"/>
    <w:rsid w:val="00A461CC"/>
    <w:rsid w:val="00A474F9"/>
    <w:rsid w:val="00A511E0"/>
    <w:rsid w:val="00A529A9"/>
    <w:rsid w:val="00A57541"/>
    <w:rsid w:val="00A66FA8"/>
    <w:rsid w:val="00A66FDC"/>
    <w:rsid w:val="00A74F7E"/>
    <w:rsid w:val="00A758AB"/>
    <w:rsid w:val="00A7631D"/>
    <w:rsid w:val="00A937D6"/>
    <w:rsid w:val="00AA23B1"/>
    <w:rsid w:val="00AA5454"/>
    <w:rsid w:val="00AA6407"/>
    <w:rsid w:val="00AA72F1"/>
    <w:rsid w:val="00AB3014"/>
    <w:rsid w:val="00AB4CA4"/>
    <w:rsid w:val="00AC2789"/>
    <w:rsid w:val="00AD39A2"/>
    <w:rsid w:val="00AD60B5"/>
    <w:rsid w:val="00AD6BBB"/>
    <w:rsid w:val="00AE15FA"/>
    <w:rsid w:val="00AE2BB2"/>
    <w:rsid w:val="00AE3E22"/>
    <w:rsid w:val="00AE644C"/>
    <w:rsid w:val="00AE7A35"/>
    <w:rsid w:val="00AF3346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45A8E"/>
    <w:rsid w:val="00B55B02"/>
    <w:rsid w:val="00B66847"/>
    <w:rsid w:val="00B67338"/>
    <w:rsid w:val="00B72AE0"/>
    <w:rsid w:val="00B7456D"/>
    <w:rsid w:val="00B80045"/>
    <w:rsid w:val="00B831B2"/>
    <w:rsid w:val="00B92EA4"/>
    <w:rsid w:val="00B93126"/>
    <w:rsid w:val="00B943FD"/>
    <w:rsid w:val="00B96AE5"/>
    <w:rsid w:val="00B97703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A85"/>
    <w:rsid w:val="00BD2AFA"/>
    <w:rsid w:val="00BD3338"/>
    <w:rsid w:val="00BD75B9"/>
    <w:rsid w:val="00BE1494"/>
    <w:rsid w:val="00BE2BD9"/>
    <w:rsid w:val="00BE75FD"/>
    <w:rsid w:val="00BF60D3"/>
    <w:rsid w:val="00BF6C3A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3C04"/>
    <w:rsid w:val="00C34150"/>
    <w:rsid w:val="00C35F36"/>
    <w:rsid w:val="00C45678"/>
    <w:rsid w:val="00C470D6"/>
    <w:rsid w:val="00C52D88"/>
    <w:rsid w:val="00C54F88"/>
    <w:rsid w:val="00C65749"/>
    <w:rsid w:val="00C66BF2"/>
    <w:rsid w:val="00C714C9"/>
    <w:rsid w:val="00C75C45"/>
    <w:rsid w:val="00C902AD"/>
    <w:rsid w:val="00C93379"/>
    <w:rsid w:val="00C96BE4"/>
    <w:rsid w:val="00CA10C7"/>
    <w:rsid w:val="00CA1349"/>
    <w:rsid w:val="00CA3389"/>
    <w:rsid w:val="00CA58A3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A1A"/>
    <w:rsid w:val="00CE6555"/>
    <w:rsid w:val="00CE7943"/>
    <w:rsid w:val="00CF057B"/>
    <w:rsid w:val="00CF0A37"/>
    <w:rsid w:val="00CF178B"/>
    <w:rsid w:val="00CF2F3A"/>
    <w:rsid w:val="00CF5D67"/>
    <w:rsid w:val="00CF6087"/>
    <w:rsid w:val="00CF70EB"/>
    <w:rsid w:val="00D07276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4611D"/>
    <w:rsid w:val="00D50FA6"/>
    <w:rsid w:val="00D57105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413"/>
    <w:rsid w:val="00D83868"/>
    <w:rsid w:val="00D86EC7"/>
    <w:rsid w:val="00D92615"/>
    <w:rsid w:val="00D971CD"/>
    <w:rsid w:val="00D97717"/>
    <w:rsid w:val="00DA0730"/>
    <w:rsid w:val="00DA1023"/>
    <w:rsid w:val="00DA181A"/>
    <w:rsid w:val="00DA5957"/>
    <w:rsid w:val="00DB4789"/>
    <w:rsid w:val="00DB5238"/>
    <w:rsid w:val="00DB6BD3"/>
    <w:rsid w:val="00DB7926"/>
    <w:rsid w:val="00DC5BA0"/>
    <w:rsid w:val="00DD0405"/>
    <w:rsid w:val="00DD26EE"/>
    <w:rsid w:val="00DD4EA2"/>
    <w:rsid w:val="00DD77C0"/>
    <w:rsid w:val="00DD7CC5"/>
    <w:rsid w:val="00DE0B2A"/>
    <w:rsid w:val="00DE3CFF"/>
    <w:rsid w:val="00DE4281"/>
    <w:rsid w:val="00DE4D1C"/>
    <w:rsid w:val="00DF10B9"/>
    <w:rsid w:val="00E008CF"/>
    <w:rsid w:val="00E015CA"/>
    <w:rsid w:val="00E066D7"/>
    <w:rsid w:val="00E069AD"/>
    <w:rsid w:val="00E11431"/>
    <w:rsid w:val="00E13DC4"/>
    <w:rsid w:val="00E14ECE"/>
    <w:rsid w:val="00E23A27"/>
    <w:rsid w:val="00E24166"/>
    <w:rsid w:val="00E27B9C"/>
    <w:rsid w:val="00E35B52"/>
    <w:rsid w:val="00E3660C"/>
    <w:rsid w:val="00E41D49"/>
    <w:rsid w:val="00E43D32"/>
    <w:rsid w:val="00E4442C"/>
    <w:rsid w:val="00E45014"/>
    <w:rsid w:val="00E4723F"/>
    <w:rsid w:val="00E50627"/>
    <w:rsid w:val="00E6046A"/>
    <w:rsid w:val="00E70543"/>
    <w:rsid w:val="00E71FBD"/>
    <w:rsid w:val="00E77A37"/>
    <w:rsid w:val="00E8205E"/>
    <w:rsid w:val="00E8284F"/>
    <w:rsid w:val="00E83027"/>
    <w:rsid w:val="00E87C09"/>
    <w:rsid w:val="00E902A6"/>
    <w:rsid w:val="00E94618"/>
    <w:rsid w:val="00EA0500"/>
    <w:rsid w:val="00EA1F94"/>
    <w:rsid w:val="00EA3599"/>
    <w:rsid w:val="00EA43CA"/>
    <w:rsid w:val="00EB0219"/>
    <w:rsid w:val="00EB0ABC"/>
    <w:rsid w:val="00EB4F46"/>
    <w:rsid w:val="00EB5DB4"/>
    <w:rsid w:val="00ED1CD8"/>
    <w:rsid w:val="00ED46B9"/>
    <w:rsid w:val="00EE21A4"/>
    <w:rsid w:val="00EE4A06"/>
    <w:rsid w:val="00EE7D02"/>
    <w:rsid w:val="00EF12AC"/>
    <w:rsid w:val="00F018B3"/>
    <w:rsid w:val="00F02C65"/>
    <w:rsid w:val="00F105E8"/>
    <w:rsid w:val="00F12431"/>
    <w:rsid w:val="00F12E72"/>
    <w:rsid w:val="00F135B1"/>
    <w:rsid w:val="00F1401B"/>
    <w:rsid w:val="00F1508D"/>
    <w:rsid w:val="00F16BEB"/>
    <w:rsid w:val="00F232B8"/>
    <w:rsid w:val="00F23A15"/>
    <w:rsid w:val="00F26352"/>
    <w:rsid w:val="00F27F6A"/>
    <w:rsid w:val="00F365E6"/>
    <w:rsid w:val="00F410AD"/>
    <w:rsid w:val="00F43C33"/>
    <w:rsid w:val="00F51818"/>
    <w:rsid w:val="00F5306B"/>
    <w:rsid w:val="00F53FD1"/>
    <w:rsid w:val="00F56EB6"/>
    <w:rsid w:val="00F571D0"/>
    <w:rsid w:val="00F572EC"/>
    <w:rsid w:val="00F6272A"/>
    <w:rsid w:val="00F62D1D"/>
    <w:rsid w:val="00F72245"/>
    <w:rsid w:val="00F77371"/>
    <w:rsid w:val="00F775C8"/>
    <w:rsid w:val="00F80B17"/>
    <w:rsid w:val="00F82878"/>
    <w:rsid w:val="00F83B54"/>
    <w:rsid w:val="00F86646"/>
    <w:rsid w:val="00F93978"/>
    <w:rsid w:val="00F93C7F"/>
    <w:rsid w:val="00F94070"/>
    <w:rsid w:val="00FA426A"/>
    <w:rsid w:val="00FA639E"/>
    <w:rsid w:val="00FA7457"/>
    <w:rsid w:val="00FB0D05"/>
    <w:rsid w:val="00FB1E60"/>
    <w:rsid w:val="00FB4CE3"/>
    <w:rsid w:val="00FB7829"/>
    <w:rsid w:val="00FD156A"/>
    <w:rsid w:val="00FD58C4"/>
    <w:rsid w:val="00FD5C05"/>
    <w:rsid w:val="00FE3522"/>
    <w:rsid w:val="00FE4370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167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107</cp:revision>
  <cp:lastPrinted>2002-04-23T07:10:00Z</cp:lastPrinted>
  <dcterms:created xsi:type="dcterms:W3CDTF">2026-01-23T03:41:00Z</dcterms:created>
  <dcterms:modified xsi:type="dcterms:W3CDTF">2026-01-30T02:19:00Z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</Properties>
</file>